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4D75E" w14:textId="0988D628" w:rsidR="00BA00AB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MILNE</w:t>
      </w:r>
      <w:r>
        <w:rPr>
          <w:rFonts w:ascii="Times New Roman" w:hAnsi="Times New Roman" w:cs="Times New Roman"/>
          <w:sz w:val="24"/>
          <w:szCs w:val="24"/>
        </w:rPr>
        <w:t xml:space="preserve">      (fl.1499)</w:t>
      </w:r>
    </w:p>
    <w:p w14:paraId="618C818A" w14:textId="0E67C211" w:rsidR="006A3562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Saddler.</w:t>
      </w:r>
    </w:p>
    <w:p w14:paraId="3D8CAEF0" w14:textId="591FFFD5" w:rsidR="006A3562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675A1" w14:textId="7BFB86DD" w:rsidR="006A3562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1C345" w14:textId="5804C125" w:rsidR="006A3562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His wife was fined for selling bread contrary to the assize.</w:t>
      </w:r>
    </w:p>
    <w:p w14:paraId="39F38B0B" w14:textId="7844AB7D" w:rsidR="006A3562" w:rsidRDefault="006A3562" w:rsidP="006A356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(“Craftsmen and Industry In Late Medieval York” by Heather Crichton Swanson, a dissertation submitted for the degree of D.Phil., University of York, Department of History. December 1980 p.</w:t>
      </w:r>
      <w:r>
        <w:rPr>
          <w:rFonts w:ascii="Times New Roman" w:hAnsi="Times New Roman" w:cs="Times New Roman"/>
          <w:sz w:val="24"/>
          <w:szCs w:val="24"/>
        </w:rPr>
        <w:t>133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73C2DB" w14:textId="5D0753DA" w:rsidR="006A3562" w:rsidRDefault="006A3562" w:rsidP="006A35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8BB9E" w14:textId="1EB28C0B" w:rsidR="006A3562" w:rsidRDefault="006A3562" w:rsidP="006A35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34E59" w14:textId="347CF5D7" w:rsidR="006A3562" w:rsidRDefault="006A3562" w:rsidP="006A35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2022</w:t>
      </w:r>
    </w:p>
    <w:p w14:paraId="49727DDC" w14:textId="4F2A00B5" w:rsidR="006A3562" w:rsidRPr="006A3562" w:rsidRDefault="006A356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A3562" w:rsidRPr="006A35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92FD" w14:textId="77777777" w:rsidR="006A3562" w:rsidRDefault="006A3562" w:rsidP="009139A6">
      <w:r>
        <w:separator/>
      </w:r>
    </w:p>
  </w:endnote>
  <w:endnote w:type="continuationSeparator" w:id="0">
    <w:p w14:paraId="7D6B91F8" w14:textId="77777777" w:rsidR="006A3562" w:rsidRDefault="006A35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2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24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0F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71B19" w14:textId="77777777" w:rsidR="006A3562" w:rsidRDefault="006A3562" w:rsidP="009139A6">
      <w:r>
        <w:separator/>
      </w:r>
    </w:p>
  </w:footnote>
  <w:footnote w:type="continuationSeparator" w:id="0">
    <w:p w14:paraId="55B4A4C0" w14:textId="77777777" w:rsidR="006A3562" w:rsidRDefault="006A35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7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B6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22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562"/>
    <w:rsid w:val="000666E0"/>
    <w:rsid w:val="002510B7"/>
    <w:rsid w:val="005C130B"/>
    <w:rsid w:val="006A356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F850D"/>
  <w15:chartTrackingRefBased/>
  <w15:docId w15:val="{841D959C-3DBD-4F53-9823-116C13F8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2022-06-19T10:46:00Z</dcterms:created>
  <dcterms:modified xsi:type="dcterms:W3CDTF">2022-06-19T10:48:00Z</dcterms:modified>
</cp:coreProperties>
</file>